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0CE" w:rsidRDefault="008F20CE" w:rsidP="0050669A">
      <w:pPr>
        <w:widowControl/>
        <w:spacing w:line="560" w:lineRule="exact"/>
        <w:rPr>
          <w:rFonts w:ascii="Times New Roman" w:eastAsia="方正小标宋简体" w:hAnsi="Times New Roman"/>
          <w:bCs/>
          <w:sz w:val="30"/>
        </w:rPr>
      </w:pPr>
      <w:r>
        <w:rPr>
          <w:rFonts w:ascii="方正黑体_GBK" w:eastAsia="方正黑体_GBK" w:cs="Times New Roman" w:hint="eastAsia"/>
          <w:bCs/>
          <w:sz w:val="32"/>
          <w:szCs w:val="32"/>
          <w:shd w:val="clear" w:color="auto" w:fill="FFFFFF"/>
        </w:rPr>
        <w:t>附件</w:t>
      </w:r>
      <w:r>
        <w:rPr>
          <w:rFonts w:ascii="Times New Roman" w:eastAsia="方正小标宋简体" w:hAnsi="Times New Roman"/>
          <w:bCs/>
          <w:sz w:val="32"/>
          <w:szCs w:val="32"/>
          <w:shd w:val="clear" w:color="auto" w:fill="FFFFFF"/>
        </w:rPr>
        <w:t>3</w:t>
      </w:r>
    </w:p>
    <w:p w:rsidR="008F20CE" w:rsidRDefault="008F20CE" w:rsidP="004C3358">
      <w:pPr>
        <w:spacing w:line="560" w:lineRule="exact"/>
        <w:ind w:firstLineChars="203" w:firstLine="31680"/>
        <w:rPr>
          <w:rFonts w:ascii="Times New Roman" w:eastAsia="方正仿宋简体" w:hAnsi="Times New Roman"/>
          <w:sz w:val="32"/>
        </w:rPr>
      </w:pPr>
    </w:p>
    <w:p w:rsidR="008F20CE" w:rsidRDefault="008F20CE" w:rsidP="004C3358">
      <w:pPr>
        <w:spacing w:line="560" w:lineRule="exact"/>
        <w:ind w:firstLineChars="180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</w:p>
    <w:p w:rsidR="008F20CE" w:rsidRDefault="008F20CE" w:rsidP="004C3358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8F20CE" w:rsidRDefault="008F20CE" w:rsidP="004C3358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8F20CE" w:rsidRDefault="008F20CE" w:rsidP="004C3358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8F20CE" w:rsidRDefault="008F20CE" w:rsidP="004C3358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8F20CE" w:rsidRDefault="008F20CE" w:rsidP="0050669A"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  <w:r>
        <w:rPr>
          <w:rFonts w:ascii="Times New Roman" w:hAnsi="Times New Roman" w:cs="Times New Roman" w:hint="eastAsia"/>
          <w:spacing w:val="32"/>
          <w:sz w:val="44"/>
          <w:szCs w:val="44"/>
        </w:rPr>
        <w:t>出入境检疫处理单位</w:t>
      </w:r>
    </w:p>
    <w:p w:rsidR="008F20CE" w:rsidRDefault="008F20CE" w:rsidP="0050669A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变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更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4C3358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8F20CE" w:rsidRDefault="008F20CE" w:rsidP="004C3358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8F20CE" w:rsidRDefault="008F20CE" w:rsidP="004C3358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hint="eastAsia"/>
          <w:sz w:val="32"/>
        </w:rPr>
        <w:t>黄埔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8F20CE" w:rsidRDefault="008F20CE" w:rsidP="004C3358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8F20CE" w:rsidRDefault="008F20CE" w:rsidP="004C3358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8F20CE" w:rsidRDefault="008F20CE" w:rsidP="004C3358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8F20CE" w:rsidRDefault="008F20CE" w:rsidP="004C3358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100"/>
        <w:gridCol w:w="1984"/>
        <w:gridCol w:w="7"/>
        <w:gridCol w:w="5572"/>
      </w:tblGrid>
      <w:tr w:rsidR="008F20CE" w:rsidTr="00A65FE1">
        <w:trPr>
          <w:trHeight w:val="614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8F20CE" w:rsidTr="00A65FE1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8F20CE" w:rsidTr="00A65FE1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20CE" w:rsidRDefault="008F20CE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8F20CE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8F20CE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20CE" w:rsidRDefault="008F20CE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8F20CE" w:rsidTr="00A65FE1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8F20CE" w:rsidTr="00A65FE1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8F20CE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8F20CE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原检疫处理单位核准证书编号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8F20CE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变更事项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法定代表人变更</w:t>
            </w: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其他重大事项变更</w:t>
            </w:r>
            <w:r>
              <w:rPr>
                <w:rFonts w:ascii="Times New Roman" w:eastAsia="方正仿宋_GBK" w:hAnsi="Times New Roman"/>
                <w:sz w:val="28"/>
                <w:u w:val="single"/>
              </w:rPr>
              <w:t xml:space="preserve">                </w:t>
            </w:r>
          </w:p>
        </w:tc>
      </w:tr>
      <w:tr w:rsidR="008F20CE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证明材料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8F20CE" w:rsidTr="00A65FE1">
        <w:trPr>
          <w:cantSplit/>
          <w:trHeight w:val="301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申请单位申明</w:t>
            </w:r>
          </w:p>
        </w:tc>
      </w:tr>
      <w:tr w:rsidR="008F20CE" w:rsidTr="00A65FE1">
        <w:trPr>
          <w:cantSplit/>
          <w:trHeight w:val="11812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F20CE" w:rsidRDefault="008F20CE" w:rsidP="008F20CE">
            <w:pPr>
              <w:spacing w:line="560" w:lineRule="exact"/>
              <w:ind w:firstLineChars="95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8F20CE" w:rsidRDefault="008F20CE" w:rsidP="008F20CE">
            <w:pPr>
              <w:spacing w:line="560" w:lineRule="exact"/>
              <w:ind w:firstLineChars="15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hint="eastAsia"/>
                <w:sz w:val="32"/>
              </w:rPr>
              <w:t>黄埔</w:t>
            </w:r>
            <w:r w:rsidRPr="00B86312">
              <w:rPr>
                <w:rFonts w:ascii="Times New Roman" w:eastAsia="方正仿宋简体" w:hAnsi="Times New Roman" w:cs="Times New Roman" w:hint="eastAsia"/>
                <w:sz w:val="32"/>
              </w:rPr>
              <w:t>海关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：</w:t>
            </w:r>
          </w:p>
          <w:p w:rsidR="008F20CE" w:rsidRDefault="008F20CE" w:rsidP="008F20CE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根据《出入境检疫处理单位和人员管理办法》，我单位现申请办理变更手续。</w:t>
            </w:r>
          </w:p>
          <w:p w:rsidR="008F20CE" w:rsidRDefault="008F20CE" w:rsidP="008F20CE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 w:rsidR="008F20CE" w:rsidRDefault="008F20CE" w:rsidP="008F20CE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8F20CE" w:rsidRDefault="008F20CE" w:rsidP="008F20CE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8F20CE" w:rsidRDefault="008F20CE" w:rsidP="008F20CE">
            <w:pPr>
              <w:spacing w:line="560" w:lineRule="exact"/>
              <w:ind w:firstLineChars="1000" w:firstLine="3168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法定代表人（签名）：</w:t>
            </w:r>
          </w:p>
          <w:p w:rsidR="008F20CE" w:rsidRDefault="008F20CE" w:rsidP="008F20CE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8F20CE" w:rsidRDefault="008F20CE" w:rsidP="008F20CE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申请单位（公章）：</w:t>
            </w:r>
          </w:p>
          <w:p w:rsidR="008F20CE" w:rsidRDefault="008F20CE" w:rsidP="008F20CE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</w:p>
          <w:p w:rsidR="008F20CE" w:rsidRDefault="008F20CE" w:rsidP="008F20CE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日</w:t>
            </w:r>
          </w:p>
        </w:tc>
      </w:tr>
      <w:tr w:rsidR="008F20CE" w:rsidTr="00A65FE1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受理意见</w:t>
            </w: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8F20CE" w:rsidRDefault="008F20CE" w:rsidP="008F20CE">
            <w:pPr>
              <w:spacing w:line="560" w:lineRule="exact"/>
              <w:ind w:firstLineChars="1600" w:firstLine="316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8F20CE" w:rsidTr="00A65FE1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评审意见</w:t>
            </w:r>
          </w:p>
          <w:p w:rsidR="008F20CE" w:rsidRDefault="008F20CE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（如有需要）</w:t>
            </w:r>
          </w:p>
          <w:p w:rsidR="008F20CE" w:rsidRDefault="008F20CE" w:rsidP="008F20CE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8F20CE" w:rsidRDefault="008F20CE" w:rsidP="008F20CE">
            <w:pPr>
              <w:spacing w:line="560" w:lineRule="exact"/>
              <w:ind w:firstLineChars="1900" w:firstLine="3168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8F20CE" w:rsidTr="00A65FE1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8F20CE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8F20CE" w:rsidRDefault="008F20CE" w:rsidP="008F20CE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8F20CE" w:rsidRDefault="008F20CE" w:rsidP="008F20CE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8F20CE" w:rsidTr="00A65FE1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0CE" w:rsidRDefault="008F20CE" w:rsidP="008F20CE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8F20CE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8F20CE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8F20CE" w:rsidRDefault="008F20CE" w:rsidP="008F20CE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8F20CE" w:rsidRDefault="008F20CE" w:rsidP="008F20CE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8F20CE" w:rsidRDefault="008F20CE" w:rsidP="0050669A"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 w:rsidR="008F20CE" w:rsidRDefault="008F20CE" w:rsidP="0050669A"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cs="Times New Roman" w:hint="eastAsia"/>
          <w:sz w:val="36"/>
          <w:szCs w:val="36"/>
        </w:rPr>
        <w:t>出入境检疫处理单位变更申请表填制说明</w:t>
      </w:r>
    </w:p>
    <w:p w:rsidR="008F20CE" w:rsidRDefault="008F20CE" w:rsidP="0050669A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hAnsi="Times New Roman" w:cs="Times New Roman" w:hint="eastAsia"/>
          <w:sz w:val="32"/>
        </w:rPr>
        <w:t>申请单位中英文名称需填写公司全名，没有英文名称的请填写“无”；</w:t>
      </w:r>
    </w:p>
    <w:p w:rsidR="008F20CE" w:rsidRDefault="008F20CE" w:rsidP="0050669A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hAnsi="Times New Roman" w:cs="Times New Roman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hAnsi="Times New Roman" w:cs="Times New Roman" w:hint="eastAsia"/>
          <w:sz w:val="32"/>
        </w:rPr>
        <w:t>组织机构代码、原检疫处理单位核准证书编号等各项均须如实填写；</w:t>
      </w:r>
    </w:p>
    <w:p w:rsidR="008F20CE" w:rsidRDefault="008F20CE" w:rsidP="0050669A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3.</w:t>
      </w:r>
      <w:r>
        <w:rPr>
          <w:rFonts w:ascii="Times New Roman" w:eastAsia="方正仿宋_GBK" w:hAnsi="Times New Roman" w:cs="Times New Roman" w:hint="eastAsia"/>
          <w:sz w:val="32"/>
        </w:rPr>
        <w:t>申请单位按照实际变更事项勾选表中变更事项，如勾选其他重大变更事项，请补充填写具体原因；</w:t>
      </w:r>
    </w:p>
    <w:p w:rsidR="008F20CE" w:rsidRDefault="008F20CE" w:rsidP="0050669A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4.</w:t>
      </w:r>
      <w:r>
        <w:rPr>
          <w:rFonts w:ascii="Times New Roman" w:eastAsia="方正仿宋_GBK" w:hAnsi="Times New Roman" w:cs="Times New Roman" w:hint="eastAsia"/>
          <w:sz w:val="32"/>
        </w:rPr>
        <w:t>证明材料一栏须如实填写可证明变更事项真实性的材料名称；</w:t>
      </w:r>
    </w:p>
    <w:p w:rsidR="008F20CE" w:rsidRDefault="008F20CE" w:rsidP="0050669A">
      <w:pPr>
        <w:widowControl/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5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hAnsi="Times New Roman" w:cs="Times New Roman" w:hint="eastAsia"/>
          <w:sz w:val="32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</w:rPr>
        <w:t>填写示范</w:t>
      </w:r>
    </w:p>
    <w:p w:rsidR="008F20CE" w:rsidRDefault="008F20CE" w:rsidP="004C3358">
      <w:pPr>
        <w:spacing w:line="560" w:lineRule="exact"/>
        <w:ind w:firstLineChars="203" w:firstLine="31680"/>
        <w:rPr>
          <w:rFonts w:ascii="Times New Roman" w:eastAsia="方正仿宋简体" w:hAnsi="Times New Roman"/>
          <w:sz w:val="32"/>
        </w:rPr>
      </w:pPr>
    </w:p>
    <w:p w:rsidR="008F20CE" w:rsidRDefault="008F20CE" w:rsidP="004C3358">
      <w:pPr>
        <w:spacing w:line="560" w:lineRule="exact"/>
        <w:ind w:firstLineChars="180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 w:rsidR="008F20CE" w:rsidRDefault="008F20CE" w:rsidP="004C3358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8F20CE" w:rsidRDefault="008F20CE" w:rsidP="004C3358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8F20CE" w:rsidRDefault="008F20CE" w:rsidP="004C3358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8F20CE" w:rsidRDefault="008F20CE" w:rsidP="004C3358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8F20CE" w:rsidRDefault="008F20CE" w:rsidP="0050669A"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  <w:r>
        <w:rPr>
          <w:rFonts w:ascii="Times New Roman" w:hAnsi="Times New Roman" w:cs="Times New Roman" w:hint="eastAsia"/>
          <w:spacing w:val="32"/>
          <w:sz w:val="44"/>
          <w:szCs w:val="44"/>
        </w:rPr>
        <w:t>出入境检疫处理单位</w:t>
      </w:r>
    </w:p>
    <w:p w:rsidR="008F20CE" w:rsidRDefault="008F20CE" w:rsidP="0050669A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变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更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Default="008F20CE" w:rsidP="004C3358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8F20CE" w:rsidRDefault="008F20CE" w:rsidP="004C3358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8F20CE" w:rsidRDefault="008F20CE" w:rsidP="004C3358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8F20CE" w:rsidRDefault="008F20CE" w:rsidP="004C3358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8F20CE" w:rsidRDefault="008F20CE" w:rsidP="004C3358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8F20CE" w:rsidRDefault="008F20CE" w:rsidP="004C3358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8F20CE" w:rsidRDefault="008F20CE" w:rsidP="004C3358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100"/>
        <w:gridCol w:w="1984"/>
        <w:gridCol w:w="7"/>
        <w:gridCol w:w="5572"/>
      </w:tblGrid>
      <w:tr w:rsidR="008F20CE" w:rsidTr="00A65FE1">
        <w:trPr>
          <w:trHeight w:val="614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8F20CE" w:rsidTr="00A65FE1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有限公司</w:t>
            </w:r>
          </w:p>
        </w:tc>
      </w:tr>
      <w:tr w:rsidR="008F20CE" w:rsidTr="00A65FE1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20CE" w:rsidRDefault="008F20CE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Asdfghjllmnbv.Co.Ltd.</w:t>
            </w:r>
          </w:p>
        </w:tc>
      </w:tr>
      <w:tr w:rsidR="008F20CE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******</w:t>
            </w:r>
          </w:p>
        </w:tc>
      </w:tr>
      <w:tr w:rsidR="008F20CE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20CE" w:rsidRDefault="008F20CE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</w:t>
            </w:r>
          </w:p>
        </w:tc>
      </w:tr>
      <w:tr w:rsidR="008F20CE" w:rsidTr="00A65FE1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李明</w:t>
            </w:r>
            <w:r>
              <w:rPr>
                <w:rFonts w:ascii="Times New Roman" w:eastAsia="方正仿宋_GBK" w:hAnsi="Times New Roman"/>
                <w:sz w:val="28"/>
              </w:rPr>
              <w:t xml:space="preserve"> 1382563****</w:t>
            </w:r>
          </w:p>
        </w:tc>
      </w:tr>
      <w:tr w:rsidR="008F20CE" w:rsidTr="00A65FE1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张强</w:t>
            </w:r>
            <w:r>
              <w:rPr>
                <w:rFonts w:ascii="Times New Roman" w:eastAsia="方正仿宋_GBK" w:hAnsi="Times New Roman"/>
                <w:sz w:val="28"/>
              </w:rPr>
              <w:t>/1593687****/***-5487****</w:t>
            </w:r>
          </w:p>
        </w:tc>
      </w:tr>
      <w:tr w:rsidR="008F20CE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526396******</w:t>
            </w:r>
          </w:p>
        </w:tc>
      </w:tr>
      <w:tr w:rsidR="008F20CE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原检疫处理单位核准证书编号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DW47000018***</w:t>
            </w:r>
          </w:p>
        </w:tc>
      </w:tr>
      <w:tr w:rsidR="008F20CE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变更事项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法定代表人变更</w:t>
            </w: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其他重大事项变更</w:t>
            </w:r>
            <w:r>
              <w:rPr>
                <w:rFonts w:ascii="Times New Roman" w:eastAsia="方正仿宋_GBK" w:hAnsi="Times New Roman"/>
                <w:sz w:val="28"/>
                <w:u w:val="single"/>
              </w:rPr>
              <w:t xml:space="preserve">                </w:t>
            </w:r>
          </w:p>
        </w:tc>
      </w:tr>
      <w:tr w:rsidR="008F20CE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证明材料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1.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法定代表人变更证明</w:t>
            </w: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2.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其它</w:t>
            </w: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8F20CE" w:rsidTr="00A65FE1">
        <w:trPr>
          <w:cantSplit/>
          <w:trHeight w:val="301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申请单位申明</w:t>
            </w:r>
          </w:p>
        </w:tc>
      </w:tr>
      <w:tr w:rsidR="008F20CE" w:rsidTr="00A65FE1">
        <w:trPr>
          <w:cantSplit/>
          <w:trHeight w:val="11812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F20CE" w:rsidRDefault="008F20CE" w:rsidP="008F20CE">
            <w:pPr>
              <w:spacing w:line="560" w:lineRule="exact"/>
              <w:ind w:firstLineChars="95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***</w:t>
            </w:r>
            <w:r>
              <w:rPr>
                <w:rFonts w:ascii="Times New Roman" w:eastAsia="方正仿宋简体" w:hAnsi="Times New Roman" w:cs="Times New Roman" w:hint="eastAsia"/>
                <w:sz w:val="32"/>
                <w:u w:val="single"/>
              </w:rPr>
              <w:t>海关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：</w:t>
            </w:r>
          </w:p>
          <w:p w:rsidR="008F20CE" w:rsidRDefault="008F20CE" w:rsidP="008F20CE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根据《出入境检疫处理单位和人员管理办法》，我单位现申请办理变更手续。</w:t>
            </w:r>
          </w:p>
          <w:p w:rsidR="008F20CE" w:rsidRDefault="008F20CE" w:rsidP="008F20CE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 w:rsidR="008F20CE" w:rsidRDefault="008F20CE" w:rsidP="008F20CE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8F20CE" w:rsidRDefault="008F20CE" w:rsidP="008F20CE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8F20CE" w:rsidRDefault="008F20CE" w:rsidP="008F20CE">
            <w:pPr>
              <w:spacing w:line="560" w:lineRule="exact"/>
              <w:ind w:firstLineChars="1000" w:firstLine="3168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法定代表人（签名）：李明</w:t>
            </w:r>
          </w:p>
          <w:p w:rsidR="008F20CE" w:rsidRDefault="008F20CE" w:rsidP="008F20CE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8F20CE" w:rsidRDefault="008F20CE" w:rsidP="008F20CE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申请单位（公章）：</w:t>
            </w:r>
          </w:p>
          <w:p w:rsidR="008F20CE" w:rsidRDefault="008F20CE" w:rsidP="008F20CE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</w:p>
          <w:p w:rsidR="008F20CE" w:rsidRDefault="008F20CE" w:rsidP="008F20CE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>****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>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>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日</w:t>
            </w:r>
          </w:p>
        </w:tc>
      </w:tr>
      <w:tr w:rsidR="008F20CE" w:rsidTr="00A65FE1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受理意见</w:t>
            </w:r>
          </w:p>
          <w:p w:rsidR="008F20CE" w:rsidRDefault="008F20CE" w:rsidP="00A65FE1"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8F20CE" w:rsidRDefault="008F20CE" w:rsidP="008F20CE">
            <w:pPr>
              <w:spacing w:line="560" w:lineRule="exact"/>
              <w:ind w:firstLineChars="1600" w:firstLine="316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8F20CE" w:rsidTr="00A65FE1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评审意见</w:t>
            </w:r>
          </w:p>
          <w:p w:rsidR="008F20CE" w:rsidRDefault="008F20CE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（如有需要）</w:t>
            </w:r>
          </w:p>
          <w:p w:rsidR="008F20CE" w:rsidRDefault="008F20CE" w:rsidP="008F20CE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8F20CE" w:rsidRDefault="008F20CE" w:rsidP="008F20CE">
            <w:pPr>
              <w:spacing w:line="560" w:lineRule="exact"/>
              <w:ind w:firstLineChars="1900" w:firstLine="3168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8F20CE" w:rsidTr="00A65FE1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8F20CE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8F20CE" w:rsidRDefault="008F20CE" w:rsidP="008F20CE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8F20CE" w:rsidRDefault="008F20CE" w:rsidP="008F20CE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8F20CE" w:rsidRDefault="008F20CE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8F20CE" w:rsidTr="00A65FE1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CE" w:rsidRDefault="008F20CE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0CE" w:rsidRDefault="008F20CE" w:rsidP="008F20CE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8F20CE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8F20CE" w:rsidRDefault="008F20CE" w:rsidP="008F20CE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8F20CE" w:rsidRDefault="008F20CE" w:rsidP="008F20CE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8F20CE" w:rsidRDefault="008F20CE" w:rsidP="008F20CE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8F20CE" w:rsidRDefault="008F20CE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8F20CE" w:rsidRPr="0050669A" w:rsidRDefault="008F20CE">
      <w:bookmarkStart w:id="0" w:name="_GoBack"/>
      <w:bookmarkEnd w:id="0"/>
    </w:p>
    <w:sectPr w:rsidR="008F20CE" w:rsidRPr="0050669A" w:rsidSect="00531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0CE" w:rsidRDefault="008F20CE" w:rsidP="0050669A">
      <w:r>
        <w:separator/>
      </w:r>
    </w:p>
  </w:endnote>
  <w:endnote w:type="continuationSeparator" w:id="0">
    <w:p w:rsidR="008F20CE" w:rsidRDefault="008F20CE" w:rsidP="00506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仿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0CE" w:rsidRDefault="008F20CE" w:rsidP="0050669A">
      <w:r>
        <w:separator/>
      </w:r>
    </w:p>
  </w:footnote>
  <w:footnote w:type="continuationSeparator" w:id="0">
    <w:p w:rsidR="008F20CE" w:rsidRDefault="008F20CE" w:rsidP="005066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B0E"/>
    <w:rsid w:val="000C2EBF"/>
    <w:rsid w:val="004C3358"/>
    <w:rsid w:val="0050669A"/>
    <w:rsid w:val="00531A48"/>
    <w:rsid w:val="00603AD9"/>
    <w:rsid w:val="006B3333"/>
    <w:rsid w:val="00725B0E"/>
    <w:rsid w:val="008A09E5"/>
    <w:rsid w:val="008D075E"/>
    <w:rsid w:val="008F20CE"/>
    <w:rsid w:val="00950380"/>
    <w:rsid w:val="00A65FE1"/>
    <w:rsid w:val="00B76925"/>
    <w:rsid w:val="00B77F5B"/>
    <w:rsid w:val="00B86312"/>
    <w:rsid w:val="00C01CE4"/>
    <w:rsid w:val="00C1745E"/>
    <w:rsid w:val="00C45EAD"/>
    <w:rsid w:val="00E85069"/>
    <w:rsid w:val="00E85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69A"/>
    <w:pPr>
      <w:widowControl w:val="0"/>
      <w:jc w:val="both"/>
    </w:pPr>
    <w:rPr>
      <w:rFonts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6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0669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0669A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69A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50669A"/>
    <w:pPr>
      <w:spacing w:after="120"/>
      <w:ind w:leftChars="200" w:left="200"/>
    </w:pPr>
    <w:rPr>
      <w:rFonts w:cs="Times New Roman"/>
      <w:kern w:val="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0669A"/>
    <w:rPr>
      <w:rFonts w:ascii="Calibri" w:eastAsia="宋体" w:hAnsi="Calibri" w:cs="Times New Roman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9</Pages>
  <Words>288</Words>
  <Characters>1642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wangyz</dc:creator>
  <cp:keywords/>
  <dc:description/>
  <cp:lastModifiedBy>杨秀芬</cp:lastModifiedBy>
  <cp:revision>5</cp:revision>
  <dcterms:created xsi:type="dcterms:W3CDTF">2018-06-27T09:05:00Z</dcterms:created>
  <dcterms:modified xsi:type="dcterms:W3CDTF">2020-09-22T07:37:00Z</dcterms:modified>
</cp:coreProperties>
</file>