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79B" w:rsidRDefault="00FE479B" w:rsidP="00F91A27">
      <w:pPr>
        <w:widowControl/>
        <w:spacing w:line="560" w:lineRule="exact"/>
        <w:rPr>
          <w:rFonts w:ascii="Times New Roman" w:hAnsi="Times New Roman"/>
          <w:bCs/>
          <w:sz w:val="30"/>
          <w:shd w:val="clear" w:color="auto" w:fill="FFFFFF"/>
        </w:rPr>
      </w:pPr>
      <w:r>
        <w:rPr>
          <w:rFonts w:ascii="Times New Roman" w:eastAsia="方正黑体_GBK" w:hAnsi="Times New Roman" w:cs="Times New Roman" w:hint="eastAsia"/>
          <w:sz w:val="32"/>
          <w:szCs w:val="32"/>
        </w:rPr>
        <w:t>附件</w:t>
      </w:r>
      <w:r>
        <w:rPr>
          <w:rFonts w:ascii="Times New Roman" w:eastAsia="方正小标宋简体" w:hAnsi="Times New Roman"/>
          <w:bCs/>
          <w:sz w:val="32"/>
          <w:szCs w:val="32"/>
          <w:shd w:val="clear" w:color="auto" w:fill="FFFFFF"/>
        </w:rPr>
        <w:t>2</w:t>
      </w:r>
    </w:p>
    <w:p w:rsidR="00FE479B" w:rsidRDefault="00FE479B" w:rsidP="00F91A27"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Times New Roman" w:hAnsi="Times New Roman"/>
          <w:bCs/>
          <w:sz w:val="30"/>
          <w:shd w:val="clear" w:color="auto" w:fill="FFFFFF"/>
        </w:rPr>
        <w:t xml:space="preserve">           </w:t>
      </w: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                           </w:t>
      </w:r>
      <w:r>
        <w:rPr>
          <w:rFonts w:ascii="Times New Roman" w:eastAsia="方正仿宋简体" w:hAnsi="Times New Roman" w:cs="Times New Roman" w:hint="eastAsia"/>
          <w:sz w:val="32"/>
        </w:rPr>
        <w:t>受理编号：</w:t>
      </w:r>
    </w:p>
    <w:p w:rsidR="00FE479B" w:rsidRDefault="00FE479B" w:rsidP="00CB2222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FE479B" w:rsidRDefault="00FE479B" w:rsidP="00CB2222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FE479B" w:rsidRDefault="00FE479B" w:rsidP="00CB2222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FE479B" w:rsidRDefault="00FE479B" w:rsidP="00CB2222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FE479B" w:rsidRDefault="00FE479B" w:rsidP="00F91A27">
      <w:pPr>
        <w:spacing w:line="560" w:lineRule="exact"/>
        <w:jc w:val="center"/>
        <w:rPr>
          <w:rFonts w:ascii="Times New Roman" w:eastAsia="方正小标宋简体" w:hAnsi="Times New Roman"/>
          <w:spacing w:val="32"/>
          <w:sz w:val="44"/>
          <w:szCs w:val="44"/>
        </w:rPr>
      </w:pPr>
      <w:r>
        <w:rPr>
          <w:rFonts w:ascii="Times New Roman" w:hAnsi="Times New Roman" w:cs="Times New Roman" w:hint="eastAsia"/>
          <w:spacing w:val="32"/>
          <w:sz w:val="44"/>
          <w:szCs w:val="44"/>
        </w:rPr>
        <w:t>出入境检疫处理单位核准</w:t>
      </w:r>
    </w:p>
    <w:p w:rsidR="00FE479B" w:rsidRDefault="00FE479B" w:rsidP="00F91A27"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</w:p>
    <w:p w:rsidR="00FE479B" w:rsidRDefault="00FE479B" w:rsidP="00F91A27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CB2222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FE479B" w:rsidRDefault="00FE479B" w:rsidP="00CB2222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FE479B" w:rsidRDefault="00FE479B" w:rsidP="00CB2222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hint="eastAsia"/>
          <w:sz w:val="32"/>
        </w:rPr>
        <w:t>黄埔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FE479B" w:rsidRDefault="00FE479B" w:rsidP="00CB2222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FE479B" w:rsidRDefault="00FE479B" w:rsidP="00CB2222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FE479B" w:rsidRDefault="00FE479B" w:rsidP="00CB2222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100"/>
        <w:gridCol w:w="1984"/>
        <w:gridCol w:w="7"/>
        <w:gridCol w:w="5572"/>
      </w:tblGrid>
      <w:tr w:rsidR="00FE479B" w:rsidTr="00A65FE1">
        <w:trPr>
          <w:trHeight w:val="614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FE479B" w:rsidTr="00A65FE1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E479B" w:rsidTr="00A65FE1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E479B" w:rsidRDefault="00FE479B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E479B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E479B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E479B" w:rsidRDefault="00FE479B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E479B" w:rsidTr="00A65FE1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E479B" w:rsidTr="00A65FE1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E479B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E479B" w:rsidTr="00A65FE1">
        <w:trPr>
          <w:cantSplit/>
          <w:trHeight w:val="5725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申请检疫处理类别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□A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类，熏蒸（出入境船舶熏蒸、疫麦及其他大宗货物熏蒸）；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□B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类，熏蒸（</w:t>
            </w:r>
            <w:r>
              <w:rPr>
                <w:rFonts w:ascii="Times New Roman" w:eastAsia="方正仿宋_GBK" w:hAnsi="Times New Roman"/>
                <w:sz w:val="24"/>
              </w:rPr>
              <w:t>A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类熏蒸除外）；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□C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类，消毒处理（熏蒸方式除外）；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□D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类，药物及器械除虫灭鼠（熏蒸方式除外）；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□E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类，热处理；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□F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类，辐照处理；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□G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</w:t>
            </w:r>
            <w:r>
              <w:rPr>
                <w:rFonts w:ascii="Times New Roman" w:eastAsia="方正仿宋_GBK" w:hAnsi="Times New Roman" w:cs="Times New Roman" w:hint="eastAsia"/>
                <w:sz w:val="24"/>
                <w:u w:val="single"/>
              </w:rPr>
              <w:t>除污处理。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（除上述类别外，采用冷处理、微波处理、除污处理等方式实施的出入境检疫处理。）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申请单位按照申请类别进行选择</w:t>
            </w:r>
          </w:p>
        </w:tc>
      </w:tr>
      <w:tr w:rsidR="00FE479B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提交的文件资料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从业人员名单（含姓名、性别、年龄、从业类别等）</w:t>
            </w:r>
          </w:p>
        </w:tc>
      </w:tr>
      <w:tr w:rsidR="00FE479B" w:rsidTr="00A65FE1">
        <w:trPr>
          <w:cantSplit/>
          <w:trHeight w:val="30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申请单位申明</w:t>
            </w:r>
          </w:p>
        </w:tc>
      </w:tr>
      <w:tr w:rsidR="00FE479B" w:rsidTr="00A65FE1">
        <w:trPr>
          <w:cantSplit/>
          <w:trHeight w:val="11812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E479B" w:rsidRDefault="00FE479B" w:rsidP="00FE479B">
            <w:pPr>
              <w:spacing w:line="560" w:lineRule="exact"/>
              <w:ind w:firstLineChars="95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hint="eastAsia"/>
                <w:sz w:val="32"/>
              </w:rPr>
              <w:t>黄埔</w:t>
            </w:r>
            <w:r w:rsidRPr="00B86312">
              <w:rPr>
                <w:rFonts w:ascii="Times New Roman" w:eastAsia="方正仿宋简体" w:hAnsi="Times New Roman" w:cs="Times New Roman" w:hint="eastAsia"/>
                <w:sz w:val="32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FE479B" w:rsidRDefault="00FE479B" w:rsidP="00FE479B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根据《出入境检疫处理单位和人员管理办法》，我单位现申请办理《出入境检疫处理单位核准证书》。</w:t>
            </w:r>
          </w:p>
          <w:p w:rsidR="00FE479B" w:rsidRDefault="00FE479B" w:rsidP="00FE479B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 w:rsidR="00FE479B" w:rsidRDefault="00FE479B" w:rsidP="00FE479B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FE479B" w:rsidRDefault="00FE479B" w:rsidP="00FE479B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FE479B" w:rsidRDefault="00FE479B" w:rsidP="00FE479B">
            <w:pPr>
              <w:spacing w:line="560" w:lineRule="exact"/>
              <w:ind w:firstLineChars="1000" w:firstLine="3168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</w:p>
          <w:p w:rsidR="00FE479B" w:rsidRDefault="00FE479B" w:rsidP="00FE479B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FE479B" w:rsidRDefault="00FE479B" w:rsidP="00FE479B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FE479B" w:rsidRDefault="00FE479B" w:rsidP="00FE479B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</w:p>
          <w:p w:rsidR="00FE479B" w:rsidRDefault="00FE479B" w:rsidP="00FE479B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FE479B" w:rsidTr="00A65FE1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受理意见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FE479B" w:rsidRDefault="00FE479B" w:rsidP="00FE479B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FE479B" w:rsidRDefault="00FE479B" w:rsidP="00FE479B">
            <w:pPr>
              <w:spacing w:line="560" w:lineRule="exact"/>
              <w:ind w:firstLineChars="16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FE479B" w:rsidTr="00A65FE1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评审意见</w:t>
            </w:r>
          </w:p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FE479B" w:rsidRDefault="00FE479B" w:rsidP="00FE479B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FE479B" w:rsidRDefault="00FE479B" w:rsidP="00FE479B">
            <w:pPr>
              <w:spacing w:line="560" w:lineRule="exact"/>
              <w:ind w:firstLineChars="250" w:firstLine="3168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FE479B" w:rsidTr="00A65FE1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FE479B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FE479B" w:rsidRDefault="00FE479B" w:rsidP="00FE479B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FE479B" w:rsidTr="00A65FE1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直属</w:t>
            </w:r>
            <w:r w:rsidRPr="0016129E"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海关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FE479B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FE479B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FE479B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FE479B" w:rsidRDefault="00FE479B" w:rsidP="00FE479B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FE479B" w:rsidRDefault="00FE479B" w:rsidP="00F91A27"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cs="Times New Roman" w:hint="eastAsia"/>
          <w:sz w:val="36"/>
          <w:szCs w:val="36"/>
        </w:rPr>
        <w:t>出入境检疫处理单位核准申请表填制说明</w:t>
      </w:r>
    </w:p>
    <w:p w:rsidR="00FE479B" w:rsidRDefault="00FE479B" w:rsidP="00F91A27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hAnsi="Times New Roman" w:cs="Times New Roman" w:hint="eastAsia"/>
          <w:sz w:val="32"/>
        </w:rPr>
        <w:t>申请单位中英文名称需填写公司全名，没有英文名称的请填写“无”；</w:t>
      </w:r>
    </w:p>
    <w:p w:rsidR="00FE479B" w:rsidRDefault="00FE479B" w:rsidP="00F91A27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hAnsi="Times New Roman" w:cs="Times New Roman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hAnsi="Times New Roman" w:cs="Times New Roman" w:hint="eastAsia"/>
          <w:sz w:val="32"/>
        </w:rPr>
        <w:t>组织机构代码等各项均须如实填写；</w:t>
      </w:r>
    </w:p>
    <w:p w:rsidR="00FE479B" w:rsidRDefault="00FE479B" w:rsidP="00F91A27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3.</w:t>
      </w:r>
      <w:r>
        <w:rPr>
          <w:rFonts w:ascii="Times New Roman" w:eastAsia="方正仿宋_GBK" w:hAnsi="Times New Roman" w:cs="Times New Roman" w:hint="eastAsia"/>
          <w:sz w:val="32"/>
        </w:rPr>
        <w:t>申请单位按照申请类别勾选表中检疫处理类别；</w:t>
      </w:r>
    </w:p>
    <w:p w:rsidR="00FE479B" w:rsidRDefault="00FE479B" w:rsidP="00F91A27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4.</w:t>
      </w:r>
      <w:r>
        <w:rPr>
          <w:rFonts w:ascii="Times New Roman" w:eastAsia="方正仿宋_GBK" w:hAnsi="Times New Roman" w:cs="Times New Roman" w:hint="eastAsia"/>
          <w:sz w:val="32"/>
        </w:rPr>
        <w:t>提交的文件资料须真实无误；</w:t>
      </w: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5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hAnsi="Times New Roman" w:cs="Times New Roman" w:hint="eastAsia"/>
          <w:sz w:val="32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</w:rPr>
        <w:t>填写示范</w:t>
      </w:r>
    </w:p>
    <w:p w:rsidR="00FE479B" w:rsidRDefault="00FE479B" w:rsidP="00CB2222">
      <w:pPr>
        <w:spacing w:line="560" w:lineRule="exact"/>
        <w:ind w:firstLineChars="180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 w:rsidR="00FE479B" w:rsidRDefault="00FE479B" w:rsidP="00CB2222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FE479B" w:rsidRDefault="00FE479B" w:rsidP="00CB2222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FE479B" w:rsidRDefault="00FE479B" w:rsidP="00CB2222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FE479B" w:rsidRDefault="00FE479B" w:rsidP="00CB2222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FE479B" w:rsidRDefault="00FE479B" w:rsidP="00F91A27">
      <w:pPr>
        <w:spacing w:line="560" w:lineRule="exact"/>
        <w:jc w:val="center"/>
        <w:rPr>
          <w:rFonts w:ascii="Times New Roman" w:eastAsia="方正小标宋简体" w:hAnsi="Times New Roman"/>
          <w:spacing w:val="32"/>
          <w:sz w:val="44"/>
          <w:szCs w:val="44"/>
        </w:rPr>
      </w:pPr>
      <w:r>
        <w:rPr>
          <w:rFonts w:ascii="Times New Roman" w:hAnsi="Times New Roman" w:cs="Times New Roman" w:hint="eastAsia"/>
          <w:spacing w:val="32"/>
          <w:sz w:val="44"/>
          <w:szCs w:val="44"/>
        </w:rPr>
        <w:t>出入境检疫处理单位核准</w:t>
      </w:r>
    </w:p>
    <w:p w:rsidR="00FE479B" w:rsidRDefault="00FE479B" w:rsidP="00F91A27"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</w:p>
    <w:p w:rsidR="00FE479B" w:rsidRDefault="00FE479B" w:rsidP="00F91A27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CB2222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FE479B" w:rsidRDefault="00FE479B" w:rsidP="00CB2222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FE479B" w:rsidRDefault="00FE479B" w:rsidP="00CB2222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FE479B" w:rsidRDefault="00FE479B" w:rsidP="00CB2222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FE479B" w:rsidRDefault="00FE479B" w:rsidP="00CB2222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FE479B" w:rsidRDefault="00FE479B" w:rsidP="00CB2222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E479B" w:rsidRDefault="00FE479B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100"/>
        <w:gridCol w:w="1984"/>
        <w:gridCol w:w="7"/>
        <w:gridCol w:w="5572"/>
      </w:tblGrid>
      <w:tr w:rsidR="00FE479B" w:rsidTr="00A65FE1">
        <w:trPr>
          <w:trHeight w:val="614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FE479B" w:rsidTr="00A65FE1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有限公司</w:t>
            </w:r>
          </w:p>
        </w:tc>
      </w:tr>
      <w:tr w:rsidR="00FE479B" w:rsidTr="00A65FE1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E479B" w:rsidRDefault="00FE479B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Asdfghjllmnbv.Co.Ltd.</w:t>
            </w:r>
          </w:p>
        </w:tc>
      </w:tr>
      <w:tr w:rsidR="00FE479B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******</w:t>
            </w:r>
          </w:p>
        </w:tc>
      </w:tr>
      <w:tr w:rsidR="00FE479B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E479B" w:rsidRDefault="00FE479B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</w:t>
            </w:r>
          </w:p>
        </w:tc>
      </w:tr>
      <w:tr w:rsidR="00FE479B" w:rsidTr="00A65FE1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李明</w:t>
            </w:r>
            <w:r>
              <w:rPr>
                <w:rFonts w:ascii="Times New Roman" w:eastAsia="方正仿宋_GBK" w:hAnsi="Times New Roman"/>
                <w:sz w:val="28"/>
              </w:rPr>
              <w:t xml:space="preserve"> 1382563****</w:t>
            </w:r>
          </w:p>
        </w:tc>
      </w:tr>
      <w:tr w:rsidR="00FE479B" w:rsidTr="00A65FE1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张强</w:t>
            </w:r>
            <w:r>
              <w:rPr>
                <w:rFonts w:ascii="Times New Roman" w:eastAsia="方正仿宋_GBK" w:hAnsi="Times New Roman"/>
                <w:sz w:val="28"/>
              </w:rPr>
              <w:t>/1593687****/***-5487****</w:t>
            </w:r>
          </w:p>
        </w:tc>
      </w:tr>
      <w:tr w:rsidR="00FE479B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526396******</w:t>
            </w:r>
          </w:p>
        </w:tc>
      </w:tr>
      <w:tr w:rsidR="00FE479B" w:rsidTr="00A65FE1">
        <w:trPr>
          <w:cantSplit/>
          <w:trHeight w:val="5725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申请检疫处理类别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□A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类，熏蒸（出入境船舶熏蒸、疫麦及其他大宗货物熏蒸）；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√B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类，熏蒸（</w:t>
            </w:r>
            <w:r>
              <w:rPr>
                <w:rFonts w:ascii="Times New Roman" w:eastAsia="方正仿宋_GBK" w:hAnsi="Times New Roman"/>
                <w:sz w:val="24"/>
              </w:rPr>
              <w:t>A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类熏蒸除外）；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√C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类，消毒处理（熏蒸方式除外）；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√D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类，药物及器械除虫灭鼠（熏蒸方式除外）；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□E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类，热处理；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□F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类，辐照处理；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√G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类，除污处理。（除上述类别外，采用冷处理、微波处理、除污处理等方式实施的出入境检疫处理。）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申请单位按照申请类别进行选择</w:t>
            </w:r>
          </w:p>
        </w:tc>
      </w:tr>
      <w:tr w:rsidR="00FE479B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提交的文件资料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从业人员名单（含姓名、性别、年龄、从业类别等）</w:t>
            </w:r>
          </w:p>
        </w:tc>
      </w:tr>
      <w:tr w:rsidR="00FE479B" w:rsidTr="00A65FE1">
        <w:trPr>
          <w:cantSplit/>
          <w:trHeight w:val="30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申请单位申明</w:t>
            </w:r>
          </w:p>
        </w:tc>
      </w:tr>
      <w:tr w:rsidR="00FE479B" w:rsidTr="00A65FE1">
        <w:trPr>
          <w:cantSplit/>
          <w:trHeight w:val="11812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E479B" w:rsidRDefault="00FE479B" w:rsidP="00FE479B">
            <w:pPr>
              <w:spacing w:line="560" w:lineRule="exact"/>
              <w:ind w:firstLineChars="95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**** </w:t>
            </w:r>
            <w:r>
              <w:rPr>
                <w:rFonts w:ascii="Times New Roman" w:eastAsia="方正仿宋简体" w:hAnsi="Times New Roman" w:cs="Times New Roman" w:hint="eastAsia"/>
                <w:sz w:val="32"/>
                <w:u w:val="single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FE479B" w:rsidRDefault="00FE479B" w:rsidP="00FE479B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根据《出入境检疫处理单位和人员管理办法》，我单位现申请办理《出入境检疫处理单位核准证书》。</w:t>
            </w:r>
          </w:p>
          <w:p w:rsidR="00FE479B" w:rsidRDefault="00FE479B" w:rsidP="00FE479B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 w:rsidR="00FE479B" w:rsidRDefault="00FE479B" w:rsidP="00FE479B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FE479B" w:rsidRDefault="00FE479B" w:rsidP="00FE479B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FE479B" w:rsidRDefault="00FE479B" w:rsidP="00FE479B">
            <w:pPr>
              <w:spacing w:line="560" w:lineRule="exact"/>
              <w:ind w:firstLineChars="1000" w:firstLine="3168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  <w:r>
              <w:rPr>
                <w:rFonts w:ascii="Times New Roman" w:eastAsia="方正仿宋简体" w:hAnsi="Times New Roman" w:cs="Times New Roman" w:hint="eastAsia"/>
                <w:sz w:val="32"/>
                <w:szCs w:val="32"/>
              </w:rPr>
              <w:t>李明</w:t>
            </w:r>
          </w:p>
          <w:p w:rsidR="00FE479B" w:rsidRDefault="00FE479B" w:rsidP="00FE479B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FE479B" w:rsidRDefault="00FE479B" w:rsidP="00FE479B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FE479B" w:rsidRDefault="00FE479B" w:rsidP="00FE479B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</w:p>
          <w:p w:rsidR="00FE479B" w:rsidRDefault="00FE479B" w:rsidP="00FE479B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FE479B" w:rsidTr="00A65FE1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受理意见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FE479B" w:rsidRDefault="00FE479B" w:rsidP="00FE479B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FE479B" w:rsidRDefault="00FE479B" w:rsidP="00FE479B">
            <w:pPr>
              <w:spacing w:line="560" w:lineRule="exact"/>
              <w:ind w:firstLineChars="16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FE479B" w:rsidTr="00A65FE1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评审意见</w:t>
            </w:r>
          </w:p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FE479B" w:rsidRDefault="00FE479B" w:rsidP="00FE479B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FE479B" w:rsidRDefault="00FE479B" w:rsidP="00FE479B">
            <w:pPr>
              <w:spacing w:line="560" w:lineRule="exact"/>
              <w:ind w:firstLineChars="250" w:firstLine="3168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FE479B" w:rsidTr="00A65FE1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FE479B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FE479B" w:rsidRDefault="00FE479B" w:rsidP="00FE479B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FE479B" w:rsidRDefault="00FE479B" w:rsidP="00FE479B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FE479B" w:rsidRDefault="00FE479B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FE479B" w:rsidTr="00A65FE1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9B" w:rsidRDefault="00FE479B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79B" w:rsidRDefault="00FE479B" w:rsidP="00FE479B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FE479B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E479B" w:rsidRDefault="00FE479B" w:rsidP="00FE479B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FE479B" w:rsidRDefault="00FE479B" w:rsidP="00FE479B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FE479B" w:rsidRDefault="00FE479B" w:rsidP="00FE479B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FE479B" w:rsidRPr="00F91A27" w:rsidRDefault="00FE479B">
      <w:bookmarkStart w:id="0" w:name="_GoBack"/>
      <w:bookmarkEnd w:id="0"/>
    </w:p>
    <w:sectPr w:rsidR="00FE479B" w:rsidRPr="00F91A27" w:rsidSect="00593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79B" w:rsidRDefault="00FE479B" w:rsidP="00F91A27">
      <w:r>
        <w:separator/>
      </w:r>
    </w:p>
  </w:endnote>
  <w:endnote w:type="continuationSeparator" w:id="0">
    <w:p w:rsidR="00FE479B" w:rsidRDefault="00FE479B" w:rsidP="00F91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79B" w:rsidRDefault="00FE479B" w:rsidP="00F91A27">
      <w:r>
        <w:separator/>
      </w:r>
    </w:p>
  </w:footnote>
  <w:footnote w:type="continuationSeparator" w:id="0">
    <w:p w:rsidR="00FE479B" w:rsidRDefault="00FE479B" w:rsidP="00F91A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205"/>
    <w:rsid w:val="0016129E"/>
    <w:rsid w:val="00337891"/>
    <w:rsid w:val="005227B0"/>
    <w:rsid w:val="00593B2A"/>
    <w:rsid w:val="00723044"/>
    <w:rsid w:val="007F32C9"/>
    <w:rsid w:val="0089548E"/>
    <w:rsid w:val="00950380"/>
    <w:rsid w:val="00A43205"/>
    <w:rsid w:val="00A65FE1"/>
    <w:rsid w:val="00B86312"/>
    <w:rsid w:val="00BC797E"/>
    <w:rsid w:val="00CB2222"/>
    <w:rsid w:val="00CD5631"/>
    <w:rsid w:val="00F91A27"/>
    <w:rsid w:val="00FE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A27"/>
    <w:pPr>
      <w:widowControl w:val="0"/>
      <w:jc w:val="both"/>
    </w:pPr>
    <w:rPr>
      <w:rFonts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91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91A2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91A27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91A27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F91A27"/>
    <w:pPr>
      <w:spacing w:after="120"/>
      <w:ind w:leftChars="200" w:left="200"/>
    </w:pPr>
    <w:rPr>
      <w:rFonts w:cs="Times New Roman"/>
      <w:kern w:val="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91A27"/>
    <w:rPr>
      <w:rFonts w:ascii="Calibri" w:eastAsia="宋体" w:hAnsi="Calibri" w:cs="Times New Roman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9</Pages>
  <Words>351</Words>
  <Characters>2002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wangyz</dc:creator>
  <cp:keywords/>
  <dc:description/>
  <cp:lastModifiedBy>杨秀芬</cp:lastModifiedBy>
  <cp:revision>4</cp:revision>
  <dcterms:created xsi:type="dcterms:W3CDTF">2018-06-27T09:04:00Z</dcterms:created>
  <dcterms:modified xsi:type="dcterms:W3CDTF">2020-09-22T07:33:00Z</dcterms:modified>
</cp:coreProperties>
</file>