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A9" w:rsidRDefault="003F01A9" w:rsidP="00737252"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5</w:t>
      </w:r>
    </w:p>
    <w:p w:rsidR="003F01A9" w:rsidRDefault="003F01A9" w:rsidP="0040201F">
      <w:pPr>
        <w:spacing w:line="560" w:lineRule="exact"/>
        <w:ind w:firstLineChars="203" w:firstLine="31680"/>
        <w:rPr>
          <w:rFonts w:ascii="Times New Roman" w:eastAsia="方正仿宋简体" w:hAnsi="Times New Roman"/>
          <w:sz w:val="32"/>
        </w:rPr>
      </w:pPr>
    </w:p>
    <w:p w:rsidR="003F01A9" w:rsidRDefault="003F01A9" w:rsidP="0040201F">
      <w:pPr>
        <w:spacing w:line="560" w:lineRule="exact"/>
        <w:ind w:firstLineChars="180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737252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</w:t>
      </w:r>
    </w:p>
    <w:p w:rsidR="003F01A9" w:rsidRDefault="003F01A9" w:rsidP="00737252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注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销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黄埔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3F01A9" w:rsidRDefault="003F01A9" w:rsidP="0040201F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3F01A9" w:rsidRDefault="003F01A9" w:rsidP="0040201F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3F01A9" w:rsidRDefault="003F01A9" w:rsidP="0040201F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3F01A9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3F01A9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3F01A9" w:rsidTr="00A65FE1">
        <w:trPr>
          <w:cantSplit/>
          <w:trHeight w:val="1073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3F01A9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3F01A9" w:rsidTr="00A65FE1">
        <w:trPr>
          <w:cantSplit/>
          <w:trHeight w:val="1074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3F01A9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3F01A9" w:rsidTr="00A65FE1">
        <w:trPr>
          <w:trHeight w:val="123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3F01A9" w:rsidTr="00A65FE1">
        <w:trPr>
          <w:trHeight w:val="15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3F01A9" w:rsidTr="00A65FE1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</w:tbl>
    <w:p w:rsidR="003F01A9" w:rsidRDefault="003F01A9" w:rsidP="00737252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3F01A9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3F01A9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1A9" w:rsidRDefault="003F01A9" w:rsidP="003F01A9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3F01A9">
            <w:pPr>
              <w:spacing w:line="560" w:lineRule="exact"/>
              <w:ind w:firstLineChars="15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hint="eastAsia"/>
                <w:sz w:val="32"/>
              </w:rPr>
              <w:t>黄埔</w:t>
            </w:r>
            <w:r w:rsidRPr="00B86312">
              <w:rPr>
                <w:rFonts w:ascii="Times New Roman" w:eastAsia="方正仿宋简体" w:hAnsi="Times New Roman" w:cs="Times New Roman" w:hint="eastAsia"/>
                <w:sz w:val="32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3F01A9" w:rsidRDefault="003F01A9" w:rsidP="003F01A9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根据《出入境检疫处理单位和人员管理办法》，我单位现申请办理出入境检疫处理单位核准注销。</w:t>
            </w:r>
          </w:p>
          <w:p w:rsidR="003F01A9" w:rsidRDefault="003F01A9" w:rsidP="003F01A9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3F01A9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3F01A9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</w:p>
          <w:p w:rsidR="003F01A9" w:rsidRDefault="003F01A9" w:rsidP="003F01A9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3F01A9" w:rsidRDefault="003F01A9" w:rsidP="003F01A9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3F01A9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受理意见</w:t>
            </w:r>
          </w:p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3F01A9" w:rsidRDefault="003F01A9" w:rsidP="003F01A9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3F01A9" w:rsidRDefault="003F01A9" w:rsidP="003F01A9">
            <w:pPr>
              <w:spacing w:line="560" w:lineRule="exact"/>
              <w:ind w:firstLineChars="16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3F01A9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3F01A9" w:rsidRDefault="003F01A9" w:rsidP="003F01A9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3F01A9" w:rsidRDefault="003F01A9" w:rsidP="003F01A9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3F01A9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1A9" w:rsidRDefault="003F01A9" w:rsidP="003F01A9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3F01A9" w:rsidRDefault="003F01A9" w:rsidP="003F01A9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3F01A9" w:rsidRDefault="003F01A9" w:rsidP="00737252">
      <w:pPr>
        <w:spacing w:line="560" w:lineRule="exact"/>
        <w:rPr>
          <w:rFonts w:ascii="Times New Roman" w:hAnsi="Times New Roman"/>
        </w:rPr>
      </w:pPr>
    </w:p>
    <w:p w:rsidR="003F01A9" w:rsidRDefault="003F01A9" w:rsidP="00737252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44"/>
          <w:szCs w:val="44"/>
        </w:rPr>
        <w:br w:type="page"/>
      </w:r>
      <w:r>
        <w:rPr>
          <w:rFonts w:ascii="Times New Roman" w:eastAsia="方正小标宋_GBK" w:hAnsi="Times New Roman" w:cs="Times New Roman" w:hint="eastAsia"/>
          <w:sz w:val="36"/>
          <w:szCs w:val="36"/>
        </w:rPr>
        <w:t>出入境检疫处理单位注销申请表填制说明</w:t>
      </w:r>
    </w:p>
    <w:p w:rsidR="003F01A9" w:rsidRDefault="003F01A9" w:rsidP="00737252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</w:t>
      </w:r>
      <w:r>
        <w:rPr>
          <w:rFonts w:ascii="Times New Roman" w:eastAsia="方正仿宋_GBK" w:hAnsi="Times New Roman"/>
          <w:sz w:val="32"/>
        </w:rPr>
        <w:t>“</w:t>
      </w:r>
      <w:r>
        <w:rPr>
          <w:rFonts w:ascii="Times New Roman" w:eastAsia="方正仿宋_GBK" w:hAnsi="Times New Roman" w:cs="Times New Roman" w:hint="eastAsia"/>
          <w:sz w:val="32"/>
        </w:rPr>
        <w:t>无</w:t>
      </w:r>
      <w:r>
        <w:rPr>
          <w:rFonts w:ascii="Times New Roman" w:eastAsia="方正仿宋_GBK" w:hAnsi="Times New Roman"/>
          <w:sz w:val="32"/>
        </w:rPr>
        <w:t>”</w:t>
      </w:r>
      <w:r>
        <w:rPr>
          <w:rFonts w:ascii="Times New Roman" w:eastAsia="方正仿宋_GBK" w:hAnsi="Times New Roman" w:cs="Times New Roman" w:hint="eastAsia"/>
          <w:sz w:val="32"/>
        </w:rPr>
        <w:t>；</w:t>
      </w:r>
    </w:p>
    <w:p w:rsidR="003F01A9" w:rsidRDefault="003F01A9" w:rsidP="00737252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组织机构代码等各项均须如实填写；</w:t>
      </w: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3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t>填写示范</w:t>
      </w:r>
    </w:p>
    <w:p w:rsidR="003F01A9" w:rsidRDefault="003F01A9" w:rsidP="0040201F">
      <w:pPr>
        <w:spacing w:line="560" w:lineRule="exact"/>
        <w:ind w:firstLineChars="180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40201F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3F01A9" w:rsidRDefault="003F01A9" w:rsidP="00737252"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</w:t>
      </w:r>
    </w:p>
    <w:p w:rsidR="003F01A9" w:rsidRDefault="003F01A9" w:rsidP="00737252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注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销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3F01A9" w:rsidRDefault="003F01A9" w:rsidP="0040201F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3F01A9" w:rsidRDefault="003F01A9" w:rsidP="0040201F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3F01A9" w:rsidRDefault="003F01A9" w:rsidP="0040201F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3F01A9" w:rsidRDefault="003F01A9" w:rsidP="0040201F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3F01A9" w:rsidRDefault="003F01A9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3F01A9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3F01A9" w:rsidTr="00A65FE1">
        <w:trPr>
          <w:cantSplit/>
          <w:trHeight w:val="93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有限公司</w:t>
            </w:r>
          </w:p>
        </w:tc>
      </w:tr>
      <w:tr w:rsidR="003F01A9" w:rsidTr="00A65FE1">
        <w:trPr>
          <w:cantSplit/>
          <w:trHeight w:val="1084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Asdfghjllmnbv.Co.Ltd.</w:t>
            </w:r>
          </w:p>
        </w:tc>
      </w:tr>
      <w:tr w:rsidR="003F01A9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******</w:t>
            </w:r>
          </w:p>
        </w:tc>
      </w:tr>
      <w:tr w:rsidR="003F01A9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01A9" w:rsidRDefault="003F01A9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</w:t>
            </w:r>
          </w:p>
        </w:tc>
      </w:tr>
      <w:tr w:rsidR="003F01A9" w:rsidTr="00A65FE1">
        <w:trPr>
          <w:trHeight w:val="129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李明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1382563****</w:t>
            </w:r>
          </w:p>
        </w:tc>
      </w:tr>
      <w:tr w:rsidR="003F01A9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张强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/1593687****/***-5487****</w:t>
            </w:r>
          </w:p>
        </w:tc>
      </w:tr>
      <w:tr w:rsidR="003F01A9" w:rsidTr="00A65FE1">
        <w:trPr>
          <w:trHeight w:val="14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统一社会信用代码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526396******</w:t>
            </w:r>
          </w:p>
        </w:tc>
      </w:tr>
      <w:tr w:rsidR="003F01A9" w:rsidTr="00A65FE1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DW47000018***</w:t>
            </w:r>
          </w:p>
        </w:tc>
      </w:tr>
    </w:tbl>
    <w:p w:rsidR="003F01A9" w:rsidRDefault="003F01A9" w:rsidP="00737252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3F01A9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3F01A9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1A9" w:rsidRDefault="003F01A9" w:rsidP="003F01A9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**** </w:t>
            </w:r>
            <w:r>
              <w:rPr>
                <w:rFonts w:ascii="Times New Roman" w:eastAsia="方正仿宋简体" w:hAnsi="Times New Roman" w:cs="Times New Roman" w:hint="eastAsia"/>
                <w:sz w:val="32"/>
                <w:u w:val="single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3F01A9" w:rsidRDefault="003F01A9" w:rsidP="003F01A9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根据《出入境检疫处理单位和人员管理办法》，我单位现申请办理出入境检疫处理单位核准注销。</w:t>
            </w:r>
          </w:p>
          <w:p w:rsidR="003F01A9" w:rsidRDefault="003F01A9" w:rsidP="003F01A9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3F01A9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3F01A9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  <w:r>
              <w:rPr>
                <w:rFonts w:ascii="Times New Roman" w:eastAsia="方正仿宋简体" w:hAnsi="Times New Roman" w:cs="Times New Roman" w:hint="eastAsia"/>
                <w:sz w:val="32"/>
                <w:szCs w:val="32"/>
              </w:rPr>
              <w:t>李明</w:t>
            </w:r>
          </w:p>
          <w:p w:rsidR="003F01A9" w:rsidRDefault="003F01A9" w:rsidP="003F01A9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3F01A9" w:rsidRDefault="003F01A9" w:rsidP="003F01A9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3F01A9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受理意见</w:t>
            </w: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3F01A9" w:rsidRDefault="003F01A9" w:rsidP="003F01A9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3F01A9" w:rsidRDefault="003F01A9" w:rsidP="003F01A9">
            <w:pPr>
              <w:spacing w:line="560" w:lineRule="exact"/>
              <w:ind w:firstLineChars="16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3F01A9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3F01A9" w:rsidRDefault="003F01A9" w:rsidP="003F01A9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3F01A9" w:rsidRDefault="003F01A9" w:rsidP="003F01A9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3F01A9" w:rsidRDefault="003F01A9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3F01A9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A9" w:rsidRDefault="003F01A9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1A9" w:rsidRDefault="003F01A9" w:rsidP="003F01A9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3F01A9" w:rsidRDefault="003F01A9" w:rsidP="003F01A9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3F01A9" w:rsidRDefault="003F01A9" w:rsidP="003F01A9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3F01A9" w:rsidRDefault="003F01A9" w:rsidP="00737252">
      <w:pPr>
        <w:spacing w:line="560" w:lineRule="exact"/>
        <w:rPr>
          <w:rFonts w:ascii="Times New Roman" w:eastAsia="方正黑体_GBK" w:hAnsi="Times New Roman"/>
          <w:sz w:val="32"/>
          <w:szCs w:val="32"/>
        </w:rPr>
      </w:pPr>
    </w:p>
    <w:p w:rsidR="003F01A9" w:rsidRDefault="003F01A9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3F01A9" w:rsidRDefault="003F01A9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3F01A9" w:rsidRDefault="003F01A9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3F01A9" w:rsidRDefault="003F01A9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3F01A9" w:rsidRPr="00737252" w:rsidRDefault="003F01A9">
      <w:bookmarkStart w:id="0" w:name="_GoBack"/>
      <w:bookmarkEnd w:id="0"/>
    </w:p>
    <w:sectPr w:rsidR="003F01A9" w:rsidRPr="00737252" w:rsidSect="008A3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1A9" w:rsidRDefault="003F01A9" w:rsidP="00737252">
      <w:r>
        <w:separator/>
      </w:r>
    </w:p>
  </w:endnote>
  <w:endnote w:type="continuationSeparator" w:id="0">
    <w:p w:rsidR="003F01A9" w:rsidRDefault="003F01A9" w:rsidP="00737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1A9" w:rsidRDefault="003F01A9" w:rsidP="00737252">
      <w:r>
        <w:separator/>
      </w:r>
    </w:p>
  </w:footnote>
  <w:footnote w:type="continuationSeparator" w:id="0">
    <w:p w:rsidR="003F01A9" w:rsidRDefault="003F01A9" w:rsidP="00737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E7A"/>
    <w:rsid w:val="003F01A9"/>
    <w:rsid w:val="0040201F"/>
    <w:rsid w:val="00553E7A"/>
    <w:rsid w:val="00623447"/>
    <w:rsid w:val="00737252"/>
    <w:rsid w:val="008A3747"/>
    <w:rsid w:val="00950380"/>
    <w:rsid w:val="00A65FE1"/>
    <w:rsid w:val="00B86312"/>
    <w:rsid w:val="00FC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252"/>
    <w:pPr>
      <w:widowControl w:val="0"/>
      <w:jc w:val="both"/>
    </w:pPr>
    <w:rPr>
      <w:rFonts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37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725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37252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7252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37252"/>
    <w:pPr>
      <w:spacing w:after="120"/>
      <w:ind w:leftChars="200" w:left="200"/>
    </w:pPr>
    <w:rPr>
      <w:rFonts w:cs="Times New Roman"/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37252"/>
    <w:rPr>
      <w:rFonts w:ascii="Calibri" w:eastAsia="宋体" w:hAnsi="Calibri" w:cs="Times New Roman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187</Words>
  <Characters>1066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荀勇铭</cp:lastModifiedBy>
  <cp:revision>3</cp:revision>
  <dcterms:created xsi:type="dcterms:W3CDTF">2018-06-27T09:05:00Z</dcterms:created>
  <dcterms:modified xsi:type="dcterms:W3CDTF">2019-12-20T04:31:00Z</dcterms:modified>
</cp:coreProperties>
</file>